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434473">
      <w:pPr>
        <w:pStyle w:val="Docketnumber"/>
        <w:spacing w:after="240"/>
      </w:pPr>
      <w:r>
        <w:t xml:space="preserve">DOCKET NO. </w:t>
      </w:r>
      <w:r w:rsidR="00797F0E">
        <w:t>45627</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797F0E" w:rsidP="001E360C">
            <w:pPr>
              <w:pStyle w:val="Docketstyle"/>
            </w:pPr>
            <w:r w:rsidRPr="00026916">
              <w:rPr>
                <w:rFonts w:eastAsia="SimSun"/>
                <w:caps/>
              </w:rPr>
              <w:t>APPLICATION OF CHARLES BRANCH DBA DOUCETTE WATER SYSTEM AND LAKESIDE WATER SUPPLY AND THOMAS AND DANASA RAWLS FOR SALE, TRANSFER, OR MERGER OF FACILITIES AND CERTIFICATE RIGHTS IN TYLER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797F0E" w:rsidRDefault="00797F0E" w:rsidP="001E360C">
            <w:pPr>
              <w:pStyle w:val="Docketstyle"/>
            </w:pPr>
            <w:r>
              <w:t>§</w:t>
            </w:r>
          </w:p>
          <w:p w:rsidR="00797F0E" w:rsidRDefault="00797F0E" w:rsidP="001E360C">
            <w:pPr>
              <w:pStyle w:val="Docketstyle"/>
            </w:pPr>
            <w:r>
              <w:t>§</w:t>
            </w:r>
          </w:p>
          <w:p w:rsidR="00797F0E" w:rsidRDefault="00797F0E" w:rsidP="001E360C">
            <w:pPr>
              <w:pStyle w:val="Docketstyle"/>
            </w:pPr>
            <w:r>
              <w:t>§</w:t>
            </w:r>
          </w:p>
          <w:p w:rsidR="00797F0E" w:rsidRDefault="00797F0E" w:rsidP="001E360C">
            <w:pPr>
              <w:pStyle w:val="Docketstyle"/>
            </w:pPr>
            <w:r>
              <w:t>§</w:t>
            </w:r>
          </w:p>
          <w:p w:rsidR="00797F0E" w:rsidRDefault="00797F0E"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797F0E" w:rsidP="008B630F">
      <w:pPr>
        <w:pStyle w:val="Titleoforder"/>
        <w:spacing w:before="360" w:after="240"/>
      </w:pPr>
      <w:r>
        <w:t>NOTICE OF APPROVAL</w:t>
      </w:r>
    </w:p>
    <w:p w:rsidR="00C024FE" w:rsidRDefault="00236EDE" w:rsidP="00C024FE">
      <w:pPr>
        <w:pStyle w:val="BodyText"/>
      </w:pPr>
      <w:r>
        <w:t xml:space="preserve">This Notice addresses the application of </w:t>
      </w:r>
      <w:r w:rsidR="00C024FE" w:rsidRPr="00FB2ED4">
        <w:t xml:space="preserve">Charles Branch d/b/a Doucette Water System and Lakeside Water Supply </w:t>
      </w:r>
      <w:r>
        <w:t xml:space="preserve">(Doucette) </w:t>
      </w:r>
      <w:r w:rsidR="00C024FE" w:rsidRPr="00FB2ED4">
        <w:t xml:space="preserve">and Thomas and Danasa Rawls (Rawls) </w:t>
      </w:r>
      <w:r>
        <w:t xml:space="preserve">(collectively, applicants) for </w:t>
      </w:r>
      <w:r w:rsidR="00C024FE" w:rsidRPr="00FB2ED4">
        <w:t>sale</w:t>
      </w:r>
      <w:r w:rsidR="00E71627">
        <w:t xml:space="preserve">, transfer, or merger </w:t>
      </w:r>
      <w:r w:rsidR="00C024FE" w:rsidRPr="00FB2ED4">
        <w:t xml:space="preserve">of </w:t>
      </w:r>
      <w:r w:rsidR="00E71627">
        <w:t xml:space="preserve">facilities and </w:t>
      </w:r>
      <w:r w:rsidR="00C024FE" w:rsidRPr="00FB2ED4">
        <w:t>corresponding certificate of convenience and necessity</w:t>
      </w:r>
      <w:r>
        <w:t xml:space="preserve"> rights</w:t>
      </w:r>
      <w:r w:rsidR="00E71627">
        <w:t xml:space="preserve"> </w:t>
      </w:r>
      <w:r>
        <w:t xml:space="preserve">in Tyler County.  </w:t>
      </w:r>
      <w:r w:rsidR="00C024FE">
        <w:t>Commission Staff recommended approval of the application</w:t>
      </w:r>
      <w:r w:rsidR="00E71627">
        <w:t>, as supplemented</w:t>
      </w:r>
      <w:r w:rsidR="00C024FE">
        <w:t>.  The application</w:t>
      </w:r>
      <w:r w:rsidR="00E71627">
        <w:t>, as supplemented,</w:t>
      </w:r>
      <w:r w:rsidR="00C024FE">
        <w:t xml:space="preserve"> is approved. </w:t>
      </w:r>
    </w:p>
    <w:p w:rsidR="00236EDE" w:rsidRDefault="00236EDE" w:rsidP="00236EDE">
      <w:pPr>
        <w:pStyle w:val="BodyText"/>
      </w:pPr>
      <w:r>
        <w:t>The Commission adopts the following findings of fact and conclusions of law:</w:t>
      </w:r>
    </w:p>
    <w:p w:rsidR="008D1724" w:rsidRPr="008D1724" w:rsidRDefault="00EE5DDA" w:rsidP="008B630F">
      <w:pPr>
        <w:pStyle w:val="Heading1"/>
      </w:pPr>
      <w:r>
        <w:t>Findings of Fact</w:t>
      </w:r>
    </w:p>
    <w:p w:rsidR="00236EDE" w:rsidRDefault="00236EDE" w:rsidP="00236EDE">
      <w:pPr>
        <w:pStyle w:val="Heading7"/>
      </w:pPr>
      <w:r>
        <w:t>Procedural History, Description, and Background</w:t>
      </w:r>
    </w:p>
    <w:p w:rsidR="002F311D" w:rsidRPr="009C587D" w:rsidRDefault="00C024FE" w:rsidP="009C587D">
      <w:pPr>
        <w:pStyle w:val="FOFNumbered"/>
      </w:pPr>
      <w:r w:rsidRPr="009C587D">
        <w:t xml:space="preserve">On February 17, 2016, </w:t>
      </w:r>
      <w:r w:rsidR="002F311D" w:rsidRPr="009C587D">
        <w:t>Doucette and Rawls</w:t>
      </w:r>
      <w:r w:rsidR="00236EDE" w:rsidRPr="009C587D">
        <w:t xml:space="preserve"> </w:t>
      </w:r>
      <w:r w:rsidRPr="009C587D">
        <w:t xml:space="preserve">filed an application for sale, transfer, or merger of facilities and certificate rights </w:t>
      </w:r>
      <w:r w:rsidR="00D8352A">
        <w:t xml:space="preserve">in </w:t>
      </w:r>
      <w:r w:rsidRPr="009C587D">
        <w:t>Tyler County</w:t>
      </w:r>
      <w:r w:rsidR="002F311D" w:rsidRPr="009C587D">
        <w:t xml:space="preserve"> from </w:t>
      </w:r>
      <w:r w:rsidRPr="009C587D">
        <w:t xml:space="preserve">Doucette </w:t>
      </w:r>
      <w:r w:rsidR="002F311D" w:rsidRPr="009C587D">
        <w:t xml:space="preserve">to </w:t>
      </w:r>
      <w:r w:rsidR="00EB7035">
        <w:t xml:space="preserve">the </w:t>
      </w:r>
      <w:r w:rsidR="002F311D" w:rsidRPr="009C587D">
        <w:t>Rawls</w:t>
      </w:r>
      <w:r w:rsidRPr="009C587D">
        <w:t>.</w:t>
      </w:r>
    </w:p>
    <w:p w:rsidR="00C024FE" w:rsidRPr="009C587D" w:rsidRDefault="002F311D" w:rsidP="009C587D">
      <w:pPr>
        <w:pStyle w:val="FOFNumbered"/>
      </w:pPr>
      <w:r w:rsidRPr="009C587D">
        <w:t>Doucette holds certificate of convenience and necessity 12001.</w:t>
      </w:r>
    </w:p>
    <w:p w:rsidR="002F311D" w:rsidRPr="009C587D" w:rsidRDefault="00C024FE" w:rsidP="009C587D">
      <w:pPr>
        <w:pStyle w:val="FOFNumbered"/>
      </w:pPr>
      <w:r w:rsidRPr="009C587D">
        <w:t xml:space="preserve">On February 19, 2016, </w:t>
      </w:r>
      <w:r w:rsidR="00D8352A">
        <w:t xml:space="preserve">the Commission issued </w:t>
      </w:r>
      <w:r w:rsidRPr="009C587D">
        <w:t xml:space="preserve">Order No. 1, requiring </w:t>
      </w:r>
      <w:r w:rsidR="002F311D" w:rsidRPr="009C587D">
        <w:t xml:space="preserve">Commission </w:t>
      </w:r>
      <w:r w:rsidRPr="009C587D">
        <w:t>Staff to file comments/recommendation regarding administrative completeness of the application.</w:t>
      </w:r>
    </w:p>
    <w:p w:rsidR="009C587D" w:rsidRPr="009C587D" w:rsidRDefault="009C587D" w:rsidP="009C587D">
      <w:pPr>
        <w:pStyle w:val="FOFNumbered"/>
      </w:pPr>
      <w:r w:rsidRPr="009C587D">
        <w:t>On April 14</w:t>
      </w:r>
      <w:r w:rsidR="00E71627">
        <w:t xml:space="preserve">, </w:t>
      </w:r>
      <w:r w:rsidRPr="009C587D">
        <w:t xml:space="preserve">June 21, </w:t>
      </w:r>
      <w:r w:rsidR="00E71627">
        <w:t xml:space="preserve">and October 31, </w:t>
      </w:r>
      <w:r w:rsidRPr="009C587D">
        <w:t xml:space="preserve">2016, </w:t>
      </w:r>
      <w:r w:rsidR="00E71627">
        <w:t xml:space="preserve">and </w:t>
      </w:r>
      <w:r w:rsidR="00E663BA">
        <w:t>January 10, 2017</w:t>
      </w:r>
      <w:r w:rsidR="00E71627">
        <w:t xml:space="preserve">, </w:t>
      </w:r>
      <w:r w:rsidRPr="009C587D">
        <w:t>applicants filed supplements to the application.</w:t>
      </w:r>
    </w:p>
    <w:p w:rsidR="00C024FE" w:rsidRPr="00351C36" w:rsidRDefault="00C024FE" w:rsidP="00351C36">
      <w:pPr>
        <w:pStyle w:val="FOFNumbered"/>
      </w:pPr>
      <w:r w:rsidRPr="00351C36">
        <w:t xml:space="preserve">On July 5, 2016, </w:t>
      </w:r>
      <w:r w:rsidR="00351C36">
        <w:t xml:space="preserve">Commission </w:t>
      </w:r>
      <w:r w:rsidRPr="00351C36">
        <w:t xml:space="preserve">Staff </w:t>
      </w:r>
      <w:r w:rsidR="00351C36">
        <w:t>recommended</w:t>
      </w:r>
      <w:r w:rsidRPr="00351C36">
        <w:t xml:space="preserve"> that the application be found administratively complete</w:t>
      </w:r>
      <w:r w:rsidR="009C587D">
        <w:t xml:space="preserve"> and that applicants be required to provide notice and proof of notice</w:t>
      </w:r>
      <w:r w:rsidRPr="00351C36">
        <w:t>.</w:t>
      </w:r>
    </w:p>
    <w:p w:rsidR="00C024FE" w:rsidRDefault="00C024FE" w:rsidP="00351C36">
      <w:pPr>
        <w:pStyle w:val="FOFNumbered"/>
      </w:pPr>
      <w:r w:rsidRPr="00351C36">
        <w:t xml:space="preserve">On July 11, 2016, </w:t>
      </w:r>
      <w:r w:rsidR="00D8352A">
        <w:t xml:space="preserve">the Commission issued </w:t>
      </w:r>
      <w:r w:rsidRPr="00351C36">
        <w:t>Order No. 4</w:t>
      </w:r>
      <w:r w:rsidR="00D8352A">
        <w:t xml:space="preserve">, </w:t>
      </w:r>
      <w:r w:rsidRPr="00351C36">
        <w:t>finding the application administratively</w:t>
      </w:r>
      <w:r w:rsidR="00351C36">
        <w:t xml:space="preserve"> complete, requiring applicants to provide notice and proof thereof, and </w:t>
      </w:r>
      <w:r w:rsidR="008A4484">
        <w:t>establishing a procedural schedule for continued processing.</w:t>
      </w:r>
    </w:p>
    <w:p w:rsidR="00D41D07" w:rsidRDefault="00D41D07" w:rsidP="00351C36">
      <w:pPr>
        <w:pStyle w:val="FOFNumbered"/>
      </w:pPr>
      <w:r>
        <w:lastRenderedPageBreak/>
        <w:t>On July 19, 2017, applicants filed affidavits of proof of notice.</w:t>
      </w:r>
    </w:p>
    <w:p w:rsidR="009C587D" w:rsidRDefault="009C587D" w:rsidP="009C587D">
      <w:pPr>
        <w:pStyle w:val="FOFNumbered"/>
      </w:pPr>
      <w:r w:rsidRPr="009C587D">
        <w:t>On September 9, 2016, applicants filed a</w:t>
      </w:r>
      <w:r>
        <w:t xml:space="preserve"> supplemental </w:t>
      </w:r>
      <w:r w:rsidRPr="009C587D">
        <w:t>affidavit of proof of notice to customers, neighboring utilities</w:t>
      </w:r>
      <w:r>
        <w:t>,</w:t>
      </w:r>
      <w:r w:rsidRPr="009C587D">
        <w:t xml:space="preserve"> and affected parties</w:t>
      </w:r>
      <w:r>
        <w:t>.</w:t>
      </w:r>
    </w:p>
    <w:p w:rsidR="009C587D" w:rsidRPr="009C587D" w:rsidRDefault="009C587D" w:rsidP="009C587D">
      <w:pPr>
        <w:pStyle w:val="FOFNumbered"/>
      </w:pPr>
      <w:r>
        <w:t>On September 22, 201</w:t>
      </w:r>
      <w:r w:rsidR="0083497D">
        <w:t>6</w:t>
      </w:r>
      <w:r>
        <w:t>, Commission Staff recommended that notice be found sufficient and complete and proposed a procedural schedule for continued processing.</w:t>
      </w:r>
    </w:p>
    <w:p w:rsidR="0083497D" w:rsidRDefault="00C024FE" w:rsidP="00C024FE">
      <w:pPr>
        <w:pStyle w:val="FOFNumbered"/>
      </w:pPr>
      <w:r>
        <w:t xml:space="preserve">On September 26, 2016, </w:t>
      </w:r>
      <w:r w:rsidR="00D8352A">
        <w:t xml:space="preserve">the Commission issued </w:t>
      </w:r>
      <w:r>
        <w:t xml:space="preserve">Order No. 7, </w:t>
      </w:r>
      <w:r w:rsidR="0083497D">
        <w:t>determining the</w:t>
      </w:r>
      <w:r>
        <w:t xml:space="preserve"> notice </w:t>
      </w:r>
      <w:r w:rsidR="0083497D">
        <w:t>to be sufficient and establishing a procedural schedule.</w:t>
      </w:r>
    </w:p>
    <w:p w:rsidR="00C024FE" w:rsidRDefault="0083497D" w:rsidP="00C024FE">
      <w:pPr>
        <w:pStyle w:val="FOFNumbered"/>
      </w:pPr>
      <w:r>
        <w:t>On October 17, 2016, Commission Staff requested an extension of time to file a recommendation or request a hearing.</w:t>
      </w:r>
    </w:p>
    <w:p w:rsidR="00C024FE" w:rsidRDefault="00C024FE" w:rsidP="00C024FE">
      <w:pPr>
        <w:pStyle w:val="FOFNumbered"/>
      </w:pPr>
      <w:r>
        <w:t xml:space="preserve">On October 20, 2016, </w:t>
      </w:r>
      <w:r w:rsidR="00D8352A">
        <w:t xml:space="preserve">the Commission issued </w:t>
      </w:r>
      <w:r>
        <w:t>Order No. 8</w:t>
      </w:r>
      <w:r w:rsidR="0083497D">
        <w:t xml:space="preserve">, </w:t>
      </w:r>
      <w:r w:rsidR="00D8352A">
        <w:t xml:space="preserve">granting Commission Staff’s extension and </w:t>
      </w:r>
      <w:r>
        <w:t xml:space="preserve">amending the procedural schedule. </w:t>
      </w:r>
    </w:p>
    <w:p w:rsidR="0083497D" w:rsidRDefault="0083497D" w:rsidP="00C024FE">
      <w:pPr>
        <w:pStyle w:val="FOFNumbered"/>
      </w:pPr>
      <w:r>
        <w:t xml:space="preserve">On October 31, 2016, Commission Staff requested that this proceeding </w:t>
      </w:r>
      <w:r w:rsidR="00D8352A">
        <w:t xml:space="preserve">be </w:t>
      </w:r>
      <w:r>
        <w:t xml:space="preserve">referred to the State Office of Administrative Hearings (SOAH) based upon </w:t>
      </w:r>
      <w:r w:rsidR="00E71627">
        <w:t>a determination of the</w:t>
      </w:r>
      <w:r>
        <w:t xml:space="preserve"> financial viability of </w:t>
      </w:r>
      <w:r w:rsidR="00D8352A">
        <w:t xml:space="preserve">the </w:t>
      </w:r>
      <w:r>
        <w:t>Rawls.</w:t>
      </w:r>
    </w:p>
    <w:p w:rsidR="00C024FE" w:rsidRDefault="00C024FE" w:rsidP="00C024FE">
      <w:pPr>
        <w:pStyle w:val="FOFNumbered"/>
      </w:pPr>
      <w:r>
        <w:t xml:space="preserve">On November 21, 2016, </w:t>
      </w:r>
      <w:r w:rsidR="0083497D">
        <w:t>the Commission referred this matter to SOAH for assignment of an administrative law judge to conduct a hearing and issue a proposal for decision, if necessary.</w:t>
      </w:r>
      <w:r>
        <w:t xml:space="preserve"> </w:t>
      </w:r>
    </w:p>
    <w:p w:rsidR="00C024FE" w:rsidRDefault="00C024FE" w:rsidP="00C024FE">
      <w:pPr>
        <w:pStyle w:val="FOFNumbered"/>
      </w:pPr>
      <w:r>
        <w:t xml:space="preserve">On December 20, 2016, SOAH </w:t>
      </w:r>
      <w:r w:rsidR="00DC5883">
        <w:t xml:space="preserve">issued </w:t>
      </w:r>
      <w:r>
        <w:t xml:space="preserve">Order No. 1, </w:t>
      </w:r>
      <w:r w:rsidR="00DC5883">
        <w:t xml:space="preserve">describing the case, </w:t>
      </w:r>
      <w:r>
        <w:t>setting a prehearing conference</w:t>
      </w:r>
      <w:r w:rsidR="00DC5883">
        <w:t>, and establishing other filing and service procedures</w:t>
      </w:r>
      <w:r>
        <w:t xml:space="preserve">. </w:t>
      </w:r>
    </w:p>
    <w:p w:rsidR="00DC5883" w:rsidRDefault="00DC5883" w:rsidP="00C024FE">
      <w:pPr>
        <w:pStyle w:val="FOFNumbered"/>
      </w:pPr>
      <w:r>
        <w:t>On January 12, 2017, the Commission issued a preliminary order in this case.</w:t>
      </w:r>
    </w:p>
    <w:p w:rsidR="00DC5883" w:rsidRPr="006D43C5" w:rsidRDefault="00DC5883" w:rsidP="006D43C5">
      <w:pPr>
        <w:pStyle w:val="FOFNumbered"/>
      </w:pPr>
      <w:r w:rsidRPr="006D43C5">
        <w:t>On January 19, 2017, Commission Staff filed a motion to cancel the prehearing</w:t>
      </w:r>
      <w:r w:rsidR="006D43C5">
        <w:t xml:space="preserve">, </w:t>
      </w:r>
      <w:r w:rsidRPr="006D43C5">
        <w:t>stating that a</w:t>
      </w:r>
      <w:r w:rsidR="006D43C5" w:rsidRPr="006D43C5">
        <w:t xml:space="preserve"> review of the application </w:t>
      </w:r>
      <w:r w:rsidR="006D43C5">
        <w:t xml:space="preserve">would not require a hearing </w:t>
      </w:r>
      <w:r w:rsidR="00D8352A">
        <w:t xml:space="preserve">in order </w:t>
      </w:r>
      <w:r w:rsidR="006D43C5">
        <w:t xml:space="preserve">to </w:t>
      </w:r>
      <w:r w:rsidR="00E71627">
        <w:t>resolve</w:t>
      </w:r>
      <w:r w:rsidR="006D43C5">
        <w:t xml:space="preserve"> the case.</w:t>
      </w:r>
    </w:p>
    <w:p w:rsidR="00C024FE" w:rsidRDefault="00C024FE" w:rsidP="00C024FE">
      <w:pPr>
        <w:pStyle w:val="FOFNumbered"/>
      </w:pPr>
      <w:r>
        <w:t xml:space="preserve">On January 24, 2017, SOAH </w:t>
      </w:r>
      <w:r w:rsidR="00DC5883">
        <w:t xml:space="preserve">issued </w:t>
      </w:r>
      <w:r>
        <w:t>Order No. 2, cancelling the prehearing conference</w:t>
      </w:r>
      <w:r w:rsidR="00093290">
        <w:t xml:space="preserve"> and requiring a report regarding the status of this matter.</w:t>
      </w:r>
      <w:r>
        <w:t xml:space="preserve"> </w:t>
      </w:r>
    </w:p>
    <w:p w:rsidR="00DF6702" w:rsidRDefault="00C024FE" w:rsidP="00DF6702">
      <w:pPr>
        <w:pStyle w:val="FOFNumbered"/>
      </w:pPr>
      <w:r>
        <w:t xml:space="preserve">On March 31, 2017, </w:t>
      </w:r>
      <w:r w:rsidR="00D8352A">
        <w:t xml:space="preserve">Commission </w:t>
      </w:r>
      <w:r>
        <w:t xml:space="preserve">Staff </w:t>
      </w:r>
      <w:r w:rsidR="00D8352A">
        <w:t>filed a motion to remand the docket to the Commission for administrative processing</w:t>
      </w:r>
      <w:r w:rsidR="00DF6702">
        <w:t xml:space="preserve">, confirming that concerns regarding the financial capability of the </w:t>
      </w:r>
      <w:r w:rsidR="00A208D5">
        <w:t>Rawls</w:t>
      </w:r>
      <w:r w:rsidR="00DF6702">
        <w:t xml:space="preserve"> to provide continuous and adequate service to be resolved and recommending </w:t>
      </w:r>
      <w:r w:rsidR="006A1315">
        <w:t>approval of the transaction</w:t>
      </w:r>
      <w:r w:rsidR="00DF6702">
        <w:t>.</w:t>
      </w:r>
    </w:p>
    <w:p w:rsidR="00C024FE" w:rsidRDefault="00C024FE" w:rsidP="00C024FE">
      <w:pPr>
        <w:pStyle w:val="FOFNumbered"/>
      </w:pPr>
      <w:r>
        <w:t xml:space="preserve">On April 4, 2017, SOAH </w:t>
      </w:r>
      <w:r w:rsidR="00DF6702">
        <w:t xml:space="preserve">issued </w:t>
      </w:r>
      <w:r>
        <w:t xml:space="preserve">Order No. 3, remanding the case to the Commission and dismissing the SOAH docket. </w:t>
      </w:r>
    </w:p>
    <w:p w:rsidR="00C024FE" w:rsidRDefault="00C024FE" w:rsidP="00C024FE">
      <w:pPr>
        <w:pStyle w:val="FOFNumbered"/>
      </w:pPr>
      <w:r>
        <w:t xml:space="preserve">On April 5, 2017, </w:t>
      </w:r>
      <w:r w:rsidR="00D8352A">
        <w:t xml:space="preserve">the Commission issued </w:t>
      </w:r>
      <w:r>
        <w:t xml:space="preserve">Order No. 9, </w:t>
      </w:r>
      <w:r w:rsidR="00EB7035">
        <w:t>authorizing</w:t>
      </w:r>
      <w:r>
        <w:t xml:space="preserve"> the sale/transfer </w:t>
      </w:r>
      <w:r w:rsidR="00DF6702">
        <w:t xml:space="preserve">transaction </w:t>
      </w:r>
      <w:r>
        <w:t xml:space="preserve">to proceed. </w:t>
      </w:r>
    </w:p>
    <w:p w:rsidR="00C024FE" w:rsidRPr="00D51E14" w:rsidRDefault="00C024FE" w:rsidP="00C024FE">
      <w:pPr>
        <w:pStyle w:val="FOFNumbered"/>
      </w:pPr>
      <w:r>
        <w:t xml:space="preserve"> On June 1, 2017, </w:t>
      </w:r>
      <w:r w:rsidR="00D8352A">
        <w:t xml:space="preserve">applicants filed </w:t>
      </w:r>
      <w:r w:rsidR="00EB7035">
        <w:t xml:space="preserve">transaction </w:t>
      </w:r>
      <w:r>
        <w:t xml:space="preserve">closing </w:t>
      </w:r>
      <w:r w:rsidR="00DF6702">
        <w:t>documentation</w:t>
      </w:r>
      <w:r>
        <w:t xml:space="preserve">. </w:t>
      </w:r>
    </w:p>
    <w:p w:rsidR="00C024FE" w:rsidRDefault="00C024FE" w:rsidP="00C024FE">
      <w:pPr>
        <w:pStyle w:val="FOFNumbered"/>
      </w:pPr>
      <w:r>
        <w:t xml:space="preserve">On June 15, 2017, Commission Staff </w:t>
      </w:r>
      <w:r w:rsidR="00DF6702">
        <w:t>recommended that the closing documentation be deemed sufficient.</w:t>
      </w:r>
    </w:p>
    <w:p w:rsidR="00C024FE" w:rsidRDefault="00C024FE" w:rsidP="00C024FE">
      <w:pPr>
        <w:pStyle w:val="FOFNumbered"/>
      </w:pPr>
      <w:r>
        <w:t xml:space="preserve">On June 16, 2017, </w:t>
      </w:r>
      <w:r w:rsidR="00D8352A">
        <w:t xml:space="preserve">the Commission issued </w:t>
      </w:r>
      <w:r>
        <w:t xml:space="preserve">Order No. 10, finding the </w:t>
      </w:r>
      <w:r w:rsidR="00DF6702">
        <w:t>closing documents sufficient and establishing a procedural schedule for continued processing.</w:t>
      </w:r>
    </w:p>
    <w:p w:rsidR="00DF6702" w:rsidRDefault="00DF6702" w:rsidP="00DF6702">
      <w:pPr>
        <w:pStyle w:val="FOFNumbered"/>
      </w:pPr>
      <w:r>
        <w:t xml:space="preserve">On July 14, 2017, Commission Staff requested additional time to provide final maps, certificates, and tariffs to applicants for review and consent and to file </w:t>
      </w:r>
      <w:r w:rsidR="00A208D5">
        <w:t xml:space="preserve">a </w:t>
      </w:r>
      <w:r w:rsidR="00C5657F">
        <w:t xml:space="preserve">joint </w:t>
      </w:r>
      <w:r w:rsidR="00A208D5">
        <w:t>proposed notice of approval.</w:t>
      </w:r>
    </w:p>
    <w:p w:rsidR="00C024FE" w:rsidRPr="00EC3AEB" w:rsidRDefault="00C024FE" w:rsidP="00C024FE">
      <w:pPr>
        <w:pStyle w:val="FOFNumbered"/>
      </w:pPr>
      <w:r>
        <w:t>On July 17, 2017</w:t>
      </w:r>
      <w:r w:rsidR="00D8352A">
        <w:t>,</w:t>
      </w:r>
      <w:r>
        <w:t xml:space="preserve"> </w:t>
      </w:r>
      <w:r w:rsidR="00DF6702">
        <w:t xml:space="preserve">the Commission issued </w:t>
      </w:r>
      <w:r>
        <w:t xml:space="preserve">Order No. 11, </w:t>
      </w:r>
      <w:r w:rsidR="00DF6702">
        <w:t>granting Commission Staff’s extension and modifying the procedural schedule</w:t>
      </w:r>
      <w:r>
        <w:t xml:space="preserve">. </w:t>
      </w:r>
    </w:p>
    <w:p w:rsidR="00C024FE" w:rsidRDefault="00C024FE" w:rsidP="00C024FE">
      <w:pPr>
        <w:pStyle w:val="FOFNumbered"/>
      </w:pPr>
      <w:r w:rsidRPr="004B2479">
        <w:t>On</w:t>
      </w:r>
      <w:r>
        <w:t xml:space="preserve"> </w:t>
      </w:r>
      <w:r w:rsidRPr="00457744">
        <w:t>July 28</w:t>
      </w:r>
      <w:r w:rsidRPr="004B2479">
        <w:t xml:space="preserve">, 2017, </w:t>
      </w:r>
      <w:r w:rsidR="00DF6702">
        <w:t xml:space="preserve">applicants </w:t>
      </w:r>
      <w:r w:rsidR="00C5657F">
        <w:t xml:space="preserve">separately </w:t>
      </w:r>
      <w:r w:rsidRPr="004B2479">
        <w:t xml:space="preserve">filed consent forms agreeing to the </w:t>
      </w:r>
      <w:r w:rsidR="00D61D01">
        <w:t xml:space="preserve">certificate, </w:t>
      </w:r>
      <w:r w:rsidRPr="004B2479">
        <w:t>final map</w:t>
      </w:r>
      <w:r w:rsidR="00C5657F">
        <w:t>,</w:t>
      </w:r>
      <w:r w:rsidRPr="004B2479">
        <w:t xml:space="preserve"> and tariff, as prepared by</w:t>
      </w:r>
      <w:r w:rsidR="00DF6702">
        <w:t xml:space="preserve"> Commission</w:t>
      </w:r>
      <w:r w:rsidRPr="004B2479">
        <w:t xml:space="preserve"> Staff.</w:t>
      </w:r>
    </w:p>
    <w:p w:rsidR="00D61D01" w:rsidRPr="00D61D01" w:rsidRDefault="00D61D01" w:rsidP="00D61D01">
      <w:pPr>
        <w:pStyle w:val="FOFNumbered"/>
        <w:rPr>
          <w:szCs w:val="24"/>
        </w:rPr>
      </w:pPr>
      <w:r w:rsidRPr="00D61D01">
        <w:t xml:space="preserve">The </w:t>
      </w:r>
      <w:r>
        <w:t xml:space="preserve">certificate, </w:t>
      </w:r>
      <w:r w:rsidR="00C5657F">
        <w:t xml:space="preserve">final </w:t>
      </w:r>
      <w:r>
        <w:t>map, and tariff referenced in finding of fact 27 are attached to this Notice.</w:t>
      </w:r>
    </w:p>
    <w:p w:rsidR="00C024FE" w:rsidRPr="00C024FE" w:rsidRDefault="00C024FE" w:rsidP="00136DCC">
      <w:pPr>
        <w:pStyle w:val="Heading7"/>
      </w:pPr>
      <w:r w:rsidRPr="00C024FE">
        <w:t>Notice</w:t>
      </w:r>
    </w:p>
    <w:p w:rsidR="00C024FE" w:rsidRDefault="00C024FE" w:rsidP="00C024FE">
      <w:pPr>
        <w:pStyle w:val="FOFNumbered"/>
      </w:pPr>
      <w:r>
        <w:t xml:space="preserve">On </w:t>
      </w:r>
      <w:r w:rsidRPr="00C024FE">
        <w:t>March 4, 2016</w:t>
      </w:r>
      <w:r>
        <w:t xml:space="preserve">, </w:t>
      </w:r>
      <w:r w:rsidR="00D8352A">
        <w:t xml:space="preserve">the Commission caused notice </w:t>
      </w:r>
      <w:r>
        <w:t xml:space="preserve">of the application </w:t>
      </w:r>
      <w:r w:rsidR="00D8352A">
        <w:t>to be</w:t>
      </w:r>
      <w:r>
        <w:t xml:space="preserve"> published in the </w:t>
      </w:r>
      <w:r>
        <w:rPr>
          <w:i/>
        </w:rPr>
        <w:t>Texas Register</w:t>
      </w:r>
      <w:r>
        <w:t xml:space="preserve">. </w:t>
      </w:r>
    </w:p>
    <w:p w:rsidR="00C024FE" w:rsidRDefault="00C5657F" w:rsidP="00C024FE">
      <w:pPr>
        <w:pStyle w:val="FOFNumbered"/>
      </w:pPr>
      <w:r>
        <w:t>On July 12, 2016, applicants mailed n</w:t>
      </w:r>
      <w:r w:rsidR="00C024FE">
        <w:t>otice of the application to current customers, neighboring systems, landowners, cities</w:t>
      </w:r>
      <w:r w:rsidR="00D8352A">
        <w:t>,</w:t>
      </w:r>
      <w:r w:rsidR="00C024FE">
        <w:t xml:space="preserve"> and affected parties. </w:t>
      </w:r>
    </w:p>
    <w:p w:rsidR="000A7C37" w:rsidRPr="000A7C37" w:rsidRDefault="000A7C37" w:rsidP="000A7C37">
      <w:pPr>
        <w:pStyle w:val="Heading7"/>
      </w:pPr>
      <w:r w:rsidRPr="000A7C37">
        <w:t>Informal Disposition</w:t>
      </w:r>
    </w:p>
    <w:p w:rsidR="00C5657F" w:rsidRDefault="00C5657F" w:rsidP="000A7C37">
      <w:pPr>
        <w:pStyle w:val="FOFNumbered"/>
      </w:pPr>
      <w:r>
        <w:t>The only parties to this proceeding are applicants and Commission Staff.</w:t>
      </w:r>
    </w:p>
    <w:p w:rsidR="000A7C37" w:rsidRPr="000A7C37" w:rsidRDefault="000A7C37" w:rsidP="000A7C37">
      <w:pPr>
        <w:pStyle w:val="FOFNumbered"/>
      </w:pPr>
      <w:r w:rsidRPr="000A7C37">
        <w:t xml:space="preserve">More than 15 days have passed since completion of the notice provided in this docket. </w:t>
      </w:r>
    </w:p>
    <w:p w:rsidR="000A7C37" w:rsidRPr="000A7C37" w:rsidRDefault="00C5657F" w:rsidP="000A7C37">
      <w:pPr>
        <w:pStyle w:val="FOFNumbered"/>
      </w:pPr>
      <w:r>
        <w:t>On March 31, 2017, Commission Staff withdrew its request for hearing in this case.</w:t>
      </w:r>
    </w:p>
    <w:p w:rsidR="00C024FE" w:rsidRPr="000A7C37" w:rsidRDefault="00C024FE" w:rsidP="000A7C37">
      <w:pPr>
        <w:pStyle w:val="Heading7"/>
      </w:pPr>
      <w:r w:rsidRPr="000A7C37">
        <w:t xml:space="preserve">Evidentiary Record </w:t>
      </w:r>
    </w:p>
    <w:p w:rsidR="00C024FE" w:rsidRPr="000A7C37" w:rsidRDefault="00136DCC" w:rsidP="000A7C37">
      <w:pPr>
        <w:pStyle w:val="FOFNumbered"/>
      </w:pPr>
      <w:r w:rsidRPr="000A7C37">
        <w:t xml:space="preserve">On August 8, 2017, the parties </w:t>
      </w:r>
      <w:r w:rsidR="000E1055">
        <w:t xml:space="preserve">requested admission of evidence into the record of this </w:t>
      </w:r>
      <w:r w:rsidR="00C17D3E">
        <w:t>docket</w:t>
      </w:r>
      <w:r w:rsidR="000E1055">
        <w:t>.</w:t>
      </w:r>
      <w:r w:rsidR="00C024FE" w:rsidRPr="000A7C37">
        <w:t xml:space="preserve"> </w:t>
      </w:r>
    </w:p>
    <w:p w:rsidR="00C024FE" w:rsidRPr="000A7C37" w:rsidRDefault="00136DCC" w:rsidP="000A7C37">
      <w:pPr>
        <w:pStyle w:val="FOFNumbered"/>
      </w:pPr>
      <w:r w:rsidRPr="000A7C37">
        <w:t xml:space="preserve">On August 16, 2017, the Commission issued Order No. </w:t>
      </w:r>
      <w:r w:rsidR="00EB7035">
        <w:t>13</w:t>
      </w:r>
      <w:r w:rsidRPr="000A7C37">
        <w:t>, admitting evidence into the record of this proceeding</w:t>
      </w:r>
      <w:r w:rsidR="00C024FE" w:rsidRPr="000A7C37">
        <w:t xml:space="preserve">. </w:t>
      </w:r>
    </w:p>
    <w:p w:rsidR="00EE5DDA" w:rsidRDefault="00EE5DDA" w:rsidP="008B630F">
      <w:pPr>
        <w:pStyle w:val="Heading1"/>
        <w:spacing w:before="120"/>
      </w:pPr>
      <w:r>
        <w:t>Conclusions of Law</w:t>
      </w:r>
    </w:p>
    <w:p w:rsidR="00136DCC" w:rsidRDefault="00136DCC" w:rsidP="00C024FE">
      <w:pPr>
        <w:pStyle w:val="COLNumbered"/>
      </w:pPr>
      <w:r>
        <w:t xml:space="preserve">Applicants are </w:t>
      </w:r>
      <w:r w:rsidRPr="006C4CB8">
        <w:t xml:space="preserve">retail public utilities as defined in </w:t>
      </w:r>
      <w:r>
        <w:t>Texas Water Code</w:t>
      </w:r>
      <w:r w:rsidRPr="006C4CB8">
        <w:t xml:space="preserve"> § 13.002(19)</w:t>
      </w:r>
      <w:r>
        <w:rPr>
          <w:rStyle w:val="FootnoteReference"/>
        </w:rPr>
        <w:footnoteReference w:id="1"/>
      </w:r>
      <w:r w:rsidRPr="006C4CB8">
        <w:t xml:space="preserve"> and 16 </w:t>
      </w:r>
      <w:r>
        <w:t xml:space="preserve">Texas Administrative Code </w:t>
      </w:r>
      <w:r w:rsidRPr="006C4CB8">
        <w:t>§ 24.3(5</w:t>
      </w:r>
      <w:r>
        <w:t>9</w:t>
      </w:r>
      <w:r w:rsidRPr="006C4CB8">
        <w:t>)</w:t>
      </w:r>
      <w:r>
        <w:t xml:space="preserve"> (TAC).</w:t>
      </w:r>
    </w:p>
    <w:p w:rsidR="00C024FE" w:rsidRPr="007A006E" w:rsidRDefault="00C024FE" w:rsidP="00C024FE">
      <w:pPr>
        <w:pStyle w:val="COLNumbered"/>
      </w:pPr>
      <w:r w:rsidRPr="007A006E">
        <w:t>The Commis</w:t>
      </w:r>
      <w:r w:rsidR="00EB7035">
        <w:t>sion has jurisdiction over this</w:t>
      </w:r>
      <w:r w:rsidRPr="007A006E">
        <w:t xml:space="preserve"> matter </w:t>
      </w:r>
      <w:r w:rsidR="001F6A09">
        <w:t>under</w:t>
      </w:r>
      <w:r w:rsidRPr="007A006E">
        <w:t xml:space="preserve"> </w:t>
      </w:r>
      <w:r w:rsidR="00993497">
        <w:t>TWC</w:t>
      </w:r>
      <w:r>
        <w:t xml:space="preserve"> §§ 13.242, 13.246, and </w:t>
      </w:r>
      <w:r w:rsidRPr="007A006E">
        <w:t>13.30</w:t>
      </w:r>
      <w:bookmarkStart w:id="0" w:name="_GoBack"/>
      <w:bookmarkEnd w:id="0"/>
      <w:r w:rsidRPr="007A006E">
        <w:t>1</w:t>
      </w:r>
      <w:r w:rsidRPr="007A006E">
        <w:rPr>
          <w:rFonts w:eastAsia="PMingLiU"/>
        </w:rPr>
        <w:t>.</w:t>
      </w:r>
    </w:p>
    <w:p w:rsidR="00C024FE" w:rsidRDefault="00993497" w:rsidP="00C024FE">
      <w:pPr>
        <w:pStyle w:val="COLNumbered"/>
      </w:pPr>
      <w:r>
        <w:t>Applicants provided p</w:t>
      </w:r>
      <w:r w:rsidR="00C024FE">
        <w:t>ublic notice of the application as required by TWC § 13.301(a</w:t>
      </w:r>
      <w:proofErr w:type="gramStart"/>
      <w:r w:rsidR="00C024FE">
        <w:t>)(</w:t>
      </w:r>
      <w:proofErr w:type="gramEnd"/>
      <w:r w:rsidR="00C024FE">
        <w:t xml:space="preserve">2). </w:t>
      </w:r>
    </w:p>
    <w:p w:rsidR="00C024FE" w:rsidRDefault="00C024FE" w:rsidP="00C024FE">
      <w:pPr>
        <w:pStyle w:val="COLNumbered"/>
      </w:pPr>
      <w:r>
        <w:t xml:space="preserve">The application was processed in accordance with the requirements of the </w:t>
      </w:r>
      <w:r w:rsidR="00993497">
        <w:t xml:space="preserve">TWC §§ 13.242, 13.246, and 13.301, the </w:t>
      </w:r>
      <w:r>
        <w:t>Administrative Procedure Act,</w:t>
      </w:r>
      <w:r w:rsidR="00993497">
        <w:rPr>
          <w:rStyle w:val="FootnoteReference"/>
        </w:rPr>
        <w:footnoteReference w:id="2"/>
      </w:r>
      <w:r>
        <w:t xml:space="preserve"> and </w:t>
      </w:r>
      <w:r w:rsidR="00C17D3E">
        <w:t>Commission rules</w:t>
      </w:r>
      <w:r>
        <w:t>.</w:t>
      </w:r>
    </w:p>
    <w:p w:rsidR="00C024FE" w:rsidRDefault="001E0CD0" w:rsidP="00C024FE">
      <w:pPr>
        <w:pStyle w:val="COLNumbered"/>
      </w:pPr>
      <w:r>
        <w:t>Applicants</w:t>
      </w:r>
      <w:r w:rsidR="00C024FE">
        <w:t xml:space="preserve"> completed the sale within 180 days from the date of Commission </w:t>
      </w:r>
      <w:r w:rsidR="00EB7035">
        <w:t xml:space="preserve">authorization to proceed with </w:t>
      </w:r>
      <w:r w:rsidR="00C024FE">
        <w:t xml:space="preserve">the sale, consistent with 16 TAC § 24.109(o). </w:t>
      </w:r>
    </w:p>
    <w:p w:rsidR="00C024FE" w:rsidRDefault="00E71627" w:rsidP="00C024FE">
      <w:pPr>
        <w:pStyle w:val="COLNumbered"/>
      </w:pPr>
      <w:r w:rsidRPr="00553472">
        <w:rPr>
          <w:szCs w:val="24"/>
        </w:rPr>
        <w:t>After considering the factors in TWC § 13.</w:t>
      </w:r>
      <w:r w:rsidR="00EB7035">
        <w:rPr>
          <w:szCs w:val="24"/>
        </w:rPr>
        <w:t>246</w:t>
      </w:r>
      <w:r w:rsidRPr="00553472">
        <w:rPr>
          <w:szCs w:val="24"/>
        </w:rPr>
        <w:t>(</w:t>
      </w:r>
      <w:r w:rsidR="00EB7035">
        <w:rPr>
          <w:szCs w:val="24"/>
        </w:rPr>
        <w:t>c</w:t>
      </w:r>
      <w:r w:rsidRPr="00553472">
        <w:rPr>
          <w:szCs w:val="24"/>
        </w:rPr>
        <w:t xml:space="preserve">), </w:t>
      </w:r>
      <w:r>
        <w:rPr>
          <w:szCs w:val="24"/>
        </w:rPr>
        <w:t xml:space="preserve">the Rawls have </w:t>
      </w:r>
      <w:r w:rsidRPr="00553472">
        <w:rPr>
          <w:szCs w:val="24"/>
        </w:rPr>
        <w:t>demonstrated adequate financial, managerial, and technical capability for providing continuous and adequate service to the requested area</w:t>
      </w:r>
      <w:r w:rsidR="00C024FE" w:rsidRPr="007A006E">
        <w:t>.</w:t>
      </w:r>
    </w:p>
    <w:p w:rsidR="00EB7035" w:rsidRDefault="00EB7035" w:rsidP="00C024FE">
      <w:pPr>
        <w:pStyle w:val="COLNumbered"/>
      </w:pPr>
      <w:r>
        <w:t>Applicants have demonstrated that the transfer requested in the application is necessary for the service, accommodation, convenience, and safety of the public.</w:t>
      </w:r>
    </w:p>
    <w:p w:rsidR="00D61D01" w:rsidRPr="007A006E" w:rsidRDefault="00D61D01" w:rsidP="00C024FE">
      <w:pPr>
        <w:pStyle w:val="COLNumbered"/>
      </w:pPr>
      <w:r>
        <w:t>In accordance with TWC § 13.257(r) and 16 TAC § 24.106(e), applicants are required to record a certified copy of the approved certificate and maps, along with a boundary description of the service area, in the real property records of each county in which the service area or a portion of the service area is located, and submit to the Commission evidence of the recording</w:t>
      </w:r>
      <w:r w:rsidR="00C17D3E">
        <w:t>.</w:t>
      </w:r>
    </w:p>
    <w:p w:rsidR="00EE5DDA" w:rsidRPr="00EE5DDA" w:rsidRDefault="00C024FE" w:rsidP="00C024FE">
      <w:pPr>
        <w:pStyle w:val="COLNumbered"/>
      </w:pPr>
      <w:r w:rsidRPr="007A006E">
        <w:t xml:space="preserve">The requirements for informal disposition </w:t>
      </w:r>
      <w:r w:rsidR="001E0CD0">
        <w:t>under</w:t>
      </w:r>
      <w:r w:rsidRPr="006C4CB8">
        <w:t xml:space="preserve"> 16 TAC § 22.35</w:t>
      </w:r>
      <w:r w:rsidRPr="007A006E">
        <w:t xml:space="preserve"> have been met in this proceeding</w:t>
      </w:r>
      <w:r>
        <w:t>.</w:t>
      </w:r>
    </w:p>
    <w:p w:rsidR="00EE5DDA" w:rsidRDefault="00EE5DDA" w:rsidP="008B630F">
      <w:pPr>
        <w:pStyle w:val="Heading1"/>
        <w:spacing w:before="120"/>
      </w:pPr>
      <w:r>
        <w:t>Ordering Paragraphs</w:t>
      </w:r>
    </w:p>
    <w:p w:rsidR="008D1724" w:rsidRPr="008D1724" w:rsidRDefault="008D1724" w:rsidP="008D1724">
      <w:pPr>
        <w:pStyle w:val="BodyText"/>
      </w:pPr>
      <w:r>
        <w:t>In accordance with these findings of fact and conclusions of law, the Commission issues the following orders:</w:t>
      </w:r>
    </w:p>
    <w:p w:rsidR="00D61D01" w:rsidRDefault="00D61D01" w:rsidP="00D61D01">
      <w:pPr>
        <w:pStyle w:val="COLNumbered"/>
        <w:numPr>
          <w:ilvl w:val="0"/>
          <w:numId w:val="16"/>
        </w:numPr>
        <w:ind w:hanging="720"/>
      </w:pPr>
      <w:r>
        <w:t>The application</w:t>
      </w:r>
      <w:r w:rsidR="00E71627">
        <w:t>, as supplemented,</w:t>
      </w:r>
      <w:r>
        <w:t xml:space="preserve"> is approved.</w:t>
      </w:r>
    </w:p>
    <w:p w:rsidR="00851B70" w:rsidRDefault="00851B70" w:rsidP="00D61D01">
      <w:pPr>
        <w:pStyle w:val="COLNumbered"/>
        <w:numPr>
          <w:ilvl w:val="0"/>
          <w:numId w:val="16"/>
        </w:numPr>
        <w:ind w:hanging="720"/>
      </w:pPr>
      <w:r>
        <w:t>The tariff attached to this Notice is approved.</w:t>
      </w:r>
    </w:p>
    <w:p w:rsidR="00D61D01" w:rsidRDefault="00D61D01" w:rsidP="00D61D01">
      <w:pPr>
        <w:pStyle w:val="COLNumbered"/>
      </w:pPr>
      <w:r>
        <w:t xml:space="preserve">The </w:t>
      </w:r>
      <w:r w:rsidR="00C17D3E">
        <w:t>facilities and service</w:t>
      </w:r>
      <w:r w:rsidR="00EB7035">
        <w:t xml:space="preserve"> area</w:t>
      </w:r>
      <w:r w:rsidR="00C17D3E">
        <w:t xml:space="preserve"> rights </w:t>
      </w:r>
      <w:r>
        <w:t xml:space="preserve">in Tyler County associated with certificate of convenience and necessity 12001 are transferred from Doucette to </w:t>
      </w:r>
      <w:r w:rsidR="00E71627">
        <w:t xml:space="preserve">the </w:t>
      </w:r>
      <w:r>
        <w:t>Rawls.</w:t>
      </w:r>
    </w:p>
    <w:p w:rsidR="00D61D01" w:rsidRDefault="00D61D01" w:rsidP="00D61D01">
      <w:pPr>
        <w:pStyle w:val="COLNumbered"/>
      </w:pPr>
      <w:r>
        <w:t>The Rawls shall serve every customer and qualified service applicant within its service area and such service shall be continuous and adequate.</w:t>
      </w:r>
    </w:p>
    <w:p w:rsidR="00D61D01" w:rsidRDefault="00D61D01" w:rsidP="00D61D01">
      <w:pPr>
        <w:pStyle w:val="COLNumbered"/>
      </w:pPr>
      <w:r>
        <w:t>The Rawls shall comply with the recording requirements of TWC § 13.257(r) for the area in Tyler County affected by the transfer and submit to the Commission evidence of the recording no later than 31 days after receipt of this Notice.</w:t>
      </w:r>
    </w:p>
    <w:p w:rsidR="00D61D01" w:rsidRDefault="00D61D01" w:rsidP="00D61D01">
      <w:pPr>
        <w:pStyle w:val="COLNumbered"/>
      </w:pPr>
      <w:r>
        <w:t>All other motions, requests for entry of specific findings of fact or conclusions of law, and any other requests for general or specific relief, if not expressly granted herein, are hereby denied.</w:t>
      </w:r>
    </w:p>
    <w:p w:rsidR="00160DCD" w:rsidRDefault="00160DCD" w:rsidP="00433B5E"/>
    <w:p w:rsidR="00160DCD" w:rsidRDefault="00D61D01" w:rsidP="00160DCD">
      <w:pPr>
        <w:pStyle w:val="Dateline"/>
      </w:pPr>
      <w:r>
        <w:t xml:space="preserve">SIGNED AT AUSTIN, TEXAS </w:t>
      </w:r>
      <w:r w:rsidR="00160DCD">
        <w:t xml:space="preserve">the ______ day of </w:t>
      </w:r>
      <w:r w:rsidR="00797F0E">
        <w:t>August 2017</w:t>
      </w:r>
      <w:r w:rsidR="008D1724">
        <w:t>.</w:t>
      </w:r>
    </w:p>
    <w:p w:rsidR="00D61D01" w:rsidRDefault="00D61D01" w:rsidP="00160DCD">
      <w:pPr>
        <w:pStyle w:val="Dateline"/>
      </w:pPr>
    </w:p>
    <w:p w:rsidR="00D61D01" w:rsidRDefault="00D61D01" w:rsidP="00160DCD">
      <w:pPr>
        <w:pStyle w:val="Dateline"/>
      </w:pPr>
      <w:r>
        <w:tab/>
      </w:r>
      <w:r>
        <w:tab/>
      </w:r>
      <w:r>
        <w:tab/>
      </w:r>
      <w:r>
        <w:tab/>
      </w:r>
      <w:r>
        <w:tab/>
        <w:t>PUBLIC UTILITY COMMISSION OF TEXAS</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D61D01">
      <w:pPr>
        <w:pStyle w:val="Signatures"/>
        <w:ind w:firstLine="576"/>
      </w:pPr>
      <w:r w:rsidRPr="00160DCD">
        <w:t>_______________________________________</w:t>
      </w:r>
    </w:p>
    <w:p w:rsidR="00160DCD" w:rsidRPr="00160DCD" w:rsidRDefault="00797F0E" w:rsidP="00D61D01">
      <w:pPr>
        <w:pStyle w:val="Signatures"/>
        <w:ind w:firstLine="576"/>
      </w:pPr>
      <w:r>
        <w:t>IRENE MONTELONGO</w:t>
      </w:r>
    </w:p>
    <w:p w:rsidR="00160DCD" w:rsidRPr="00160DCD" w:rsidRDefault="00797F0E" w:rsidP="00D61D01">
      <w:pPr>
        <w:pStyle w:val="Signatures"/>
        <w:ind w:firstLine="576"/>
      </w:pPr>
      <w:r>
        <w:t>DIRECTOR,</w:t>
      </w:r>
      <w:r w:rsidR="00160DCD" w:rsidRPr="00160DCD">
        <w:t xml:space="preserve"> </w:t>
      </w:r>
      <w:r w:rsidRPr="00160DCD">
        <w:t>DOCKET MANAGEMENT</w:t>
      </w:r>
    </w:p>
    <w:p w:rsidR="00160DCD" w:rsidRDefault="00160DCD" w:rsidP="00160DCD"/>
    <w:p w:rsidR="00160DCD" w:rsidRDefault="00160DCD" w:rsidP="00160DCD"/>
    <w:p w:rsidR="00160DCD" w:rsidRDefault="00160DCD" w:rsidP="00160DCD"/>
    <w:p w:rsidR="00FE4318" w:rsidRPr="00D61D01" w:rsidRDefault="00FE4318" w:rsidP="0062202F">
      <w:pPr>
        <w:pStyle w:val="EndMatter"/>
        <w:rPr>
          <w:sz w:val="16"/>
          <w:szCs w:val="16"/>
        </w:rPr>
      </w:pPr>
      <w:r w:rsidRPr="00D61D01">
        <w:rPr>
          <w:sz w:val="16"/>
          <w:szCs w:val="16"/>
        </w:rPr>
        <w:t>W2013</w:t>
      </w:r>
    </w:p>
    <w:p w:rsidR="00160DCD" w:rsidRPr="00D61D01" w:rsidRDefault="001E0CD0" w:rsidP="0062202F">
      <w:pPr>
        <w:pStyle w:val="EndMatter"/>
        <w:rPr>
          <w:sz w:val="16"/>
          <w:szCs w:val="16"/>
        </w:rPr>
      </w:pPr>
      <w:r w:rsidRPr="00D61D01">
        <w:rPr>
          <w:sz w:val="16"/>
          <w:szCs w:val="16"/>
        </w:rPr>
        <w:fldChar w:fldCharType="begin"/>
      </w:r>
      <w:r w:rsidRPr="00D61D01">
        <w:rPr>
          <w:sz w:val="16"/>
          <w:szCs w:val="16"/>
        </w:rPr>
        <w:instrText xml:space="preserve"> FILENAME  \* Lower \p  \* MERGEFORMAT </w:instrText>
      </w:r>
      <w:r w:rsidRPr="00D61D01">
        <w:rPr>
          <w:sz w:val="16"/>
          <w:szCs w:val="16"/>
        </w:rPr>
        <w:fldChar w:fldCharType="separate"/>
      </w:r>
      <w:r w:rsidR="00D61D01" w:rsidRPr="00D61D01">
        <w:rPr>
          <w:noProof/>
          <w:sz w:val="16"/>
          <w:szCs w:val="16"/>
        </w:rPr>
        <w:t>q:\cadm\docket management\water\stm\45xxx\45627 noa.docx</w:t>
      </w:r>
      <w:r w:rsidRPr="00D61D01">
        <w:rPr>
          <w:noProof/>
          <w:sz w:val="16"/>
          <w:szCs w:val="16"/>
        </w:rPr>
        <w:fldChar w:fldCharType="end"/>
      </w:r>
    </w:p>
    <w:sectPr w:rsidR="00160DCD" w:rsidRPr="00D61D01" w:rsidSect="008B630F">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ABA" w:rsidRDefault="002C4ABA" w:rsidP="00D03394">
      <w:r>
        <w:separator/>
      </w:r>
    </w:p>
  </w:endnote>
  <w:endnote w:type="continuationSeparator" w:id="0">
    <w:p w:rsidR="002C4ABA" w:rsidRDefault="002C4AB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ABA" w:rsidRDefault="002C4ABA" w:rsidP="00D03394">
      <w:r>
        <w:separator/>
      </w:r>
    </w:p>
  </w:footnote>
  <w:footnote w:type="continuationSeparator" w:id="0">
    <w:p w:rsidR="002C4ABA" w:rsidRDefault="002C4ABA" w:rsidP="00D03394">
      <w:r>
        <w:continuationSeparator/>
      </w:r>
    </w:p>
  </w:footnote>
  <w:footnote w:id="1">
    <w:p w:rsidR="00136DCC" w:rsidRDefault="00136DCC" w:rsidP="00993497">
      <w:pPr>
        <w:pStyle w:val="FootnoteText"/>
        <w:spacing w:after="120"/>
      </w:pPr>
      <w:r>
        <w:rPr>
          <w:rStyle w:val="FootnoteReference"/>
        </w:rPr>
        <w:footnoteRef/>
      </w:r>
      <w:r>
        <w:t xml:space="preserve"> Tex. Water Code Ann. </w:t>
      </w:r>
      <w:r w:rsidRPr="006C4CB8">
        <w:t>§ 13.002(19</w:t>
      </w:r>
      <w:r>
        <w:t>) (West 2008 and Supp. 2016) (TWC).</w:t>
      </w:r>
    </w:p>
  </w:footnote>
  <w:footnote w:id="2">
    <w:p w:rsidR="00993497" w:rsidRDefault="00993497" w:rsidP="00993497">
      <w:pPr>
        <w:pStyle w:val="FootnoteText"/>
        <w:spacing w:after="120"/>
      </w:pPr>
      <w:r>
        <w:rPr>
          <w:rStyle w:val="FootnoteReference"/>
        </w:rPr>
        <w:footnoteRef/>
      </w:r>
      <w:r>
        <w:t xml:space="preserve"> Tex. Gov’t Code Ann. § 2001.</w:t>
      </w:r>
      <w:r w:rsidR="00D91774">
        <w:t>001</w:t>
      </w:r>
      <w:r>
        <w:t>-.092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DB2A15">
    <w:pPr>
      <w:pStyle w:val="Header"/>
      <w:tabs>
        <w:tab w:val="clear" w:pos="4680"/>
        <w:tab w:val="center" w:pos="4950"/>
      </w:tabs>
    </w:pPr>
    <w:r>
      <w:t>Docket No. </w:t>
    </w:r>
    <w:r w:rsidR="00797F0E">
      <w:t>45627</w:t>
    </w:r>
    <w:r>
      <w:tab/>
    </w:r>
    <w:r w:rsidR="00797F0E">
      <w:t>Notice of Approval</w:t>
    </w:r>
    <w:r>
      <w:tab/>
      <w:t xml:space="preserve">Page </w:t>
    </w:r>
    <w:r>
      <w:fldChar w:fldCharType="begin"/>
    </w:r>
    <w:r>
      <w:instrText xml:space="preserve"> PAGE   \* MERGEFORMAT </w:instrText>
    </w:r>
    <w:r>
      <w:fldChar w:fldCharType="separate"/>
    </w:r>
    <w:r w:rsidR="009D7528">
      <w:rPr>
        <w:noProof/>
      </w:rPr>
      <w:t>5</w:t>
    </w:r>
    <w:r>
      <w:fldChar w:fldCharType="end"/>
    </w:r>
    <w:r>
      <w:t xml:space="preserve"> of </w:t>
    </w:r>
    <w:r w:rsidR="009D7528">
      <w:fldChar w:fldCharType="begin"/>
    </w:r>
    <w:r w:rsidR="009D7528">
      <w:instrText xml:space="preserve"> NUMPAGES   \* MERGEFORMAT </w:instrText>
    </w:r>
    <w:r w:rsidR="009D7528">
      <w:fldChar w:fldCharType="separate"/>
    </w:r>
    <w:r w:rsidR="009D7528">
      <w:rPr>
        <w:noProof/>
      </w:rPr>
      <w:t>5</w:t>
    </w:r>
    <w:r w:rsidR="009D7528">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336ABF06"/>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503A45F6"/>
    <w:lvl w:ilvl="0" w:tplc="75C8FC2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AEA2499"/>
    <w:multiLevelType w:val="hybridMultilevel"/>
    <w:tmpl w:val="99DAB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56C055C8"/>
    <w:lvl w:ilvl="0" w:tplc="4CD86E5A">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10"/>
  </w:num>
  <w:num w:numId="5">
    <w:abstractNumId w:val="6"/>
  </w:num>
  <w:num w:numId="6">
    <w:abstractNumId w:val="8"/>
  </w:num>
  <w:num w:numId="7">
    <w:abstractNumId w:val="9"/>
  </w:num>
  <w:num w:numId="8">
    <w:abstractNumId w:val="2"/>
  </w:num>
  <w:num w:numId="9">
    <w:abstractNumId w:val="5"/>
  </w:num>
  <w:num w:numId="10">
    <w:abstractNumId w:val="4"/>
  </w:num>
  <w:num w:numId="11">
    <w:abstractNumId w:val="11"/>
  </w:num>
  <w:num w:numId="12">
    <w:abstractNumId w:val="3"/>
  </w:num>
  <w:num w:numId="13">
    <w:abstractNumId w:val="7"/>
  </w:num>
  <w:num w:numId="14">
    <w:abstractNumId w:val="0"/>
    <w:lvlOverride w:ilvl="0">
      <w:startOverride w:val="1"/>
    </w:lvlOverride>
  </w:num>
  <w:num w:numId="15">
    <w:abstractNumId w:val="0"/>
    <w:lvlOverride w:ilvl="0">
      <w:startOverride w:val="1"/>
    </w:lvlOverride>
  </w:num>
  <w:num w:numId="16">
    <w:abstractNumId w:val="8"/>
    <w:lvlOverride w:ilvl="0">
      <w:startOverride w:val="1"/>
    </w:lvlOverride>
  </w:num>
  <w:num w:numId="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ABA"/>
    <w:rsid w:val="00093290"/>
    <w:rsid w:val="000A7C37"/>
    <w:rsid w:val="000E1055"/>
    <w:rsid w:val="000E5DBE"/>
    <w:rsid w:val="001169CA"/>
    <w:rsid w:val="00136DCC"/>
    <w:rsid w:val="00160DCD"/>
    <w:rsid w:val="001D4F4B"/>
    <w:rsid w:val="001E0CD0"/>
    <w:rsid w:val="001E360C"/>
    <w:rsid w:val="001F6A09"/>
    <w:rsid w:val="002228E0"/>
    <w:rsid w:val="00236EDE"/>
    <w:rsid w:val="00266F9F"/>
    <w:rsid w:val="002C4ABA"/>
    <w:rsid w:val="002F311D"/>
    <w:rsid w:val="00312838"/>
    <w:rsid w:val="00351C36"/>
    <w:rsid w:val="003635D8"/>
    <w:rsid w:val="003C593E"/>
    <w:rsid w:val="00433B5E"/>
    <w:rsid w:val="00434473"/>
    <w:rsid w:val="004E06C1"/>
    <w:rsid w:val="004E082A"/>
    <w:rsid w:val="005C3512"/>
    <w:rsid w:val="005D3847"/>
    <w:rsid w:val="005F256A"/>
    <w:rsid w:val="0062202F"/>
    <w:rsid w:val="00677B5E"/>
    <w:rsid w:val="006A1315"/>
    <w:rsid w:val="006D43C5"/>
    <w:rsid w:val="007572FC"/>
    <w:rsid w:val="00774533"/>
    <w:rsid w:val="00797F0E"/>
    <w:rsid w:val="0080046C"/>
    <w:rsid w:val="0083497D"/>
    <w:rsid w:val="00851B70"/>
    <w:rsid w:val="008738BF"/>
    <w:rsid w:val="008A4484"/>
    <w:rsid w:val="008B630F"/>
    <w:rsid w:val="008D1724"/>
    <w:rsid w:val="009727E0"/>
    <w:rsid w:val="00993497"/>
    <w:rsid w:val="009C1919"/>
    <w:rsid w:val="009C587D"/>
    <w:rsid w:val="009D7528"/>
    <w:rsid w:val="00A035EA"/>
    <w:rsid w:val="00A208D5"/>
    <w:rsid w:val="00A40798"/>
    <w:rsid w:val="00AD02CC"/>
    <w:rsid w:val="00B22348"/>
    <w:rsid w:val="00B71CA8"/>
    <w:rsid w:val="00B957FA"/>
    <w:rsid w:val="00C024FE"/>
    <w:rsid w:val="00C17D3E"/>
    <w:rsid w:val="00C54659"/>
    <w:rsid w:val="00C5657F"/>
    <w:rsid w:val="00D03394"/>
    <w:rsid w:val="00D1503F"/>
    <w:rsid w:val="00D41D07"/>
    <w:rsid w:val="00D451DC"/>
    <w:rsid w:val="00D61D01"/>
    <w:rsid w:val="00D706B4"/>
    <w:rsid w:val="00D8352A"/>
    <w:rsid w:val="00D91774"/>
    <w:rsid w:val="00DB2A15"/>
    <w:rsid w:val="00DC5883"/>
    <w:rsid w:val="00DF6702"/>
    <w:rsid w:val="00E663BA"/>
    <w:rsid w:val="00E71627"/>
    <w:rsid w:val="00EB3FB6"/>
    <w:rsid w:val="00EB7035"/>
    <w:rsid w:val="00ED04FC"/>
    <w:rsid w:val="00EE5DDA"/>
    <w:rsid w:val="00F00578"/>
    <w:rsid w:val="00F76240"/>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D49305A1-2CF5-4F85-B1FC-6525B577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C024FE"/>
    <w:pPr>
      <w:ind w:left="720"/>
      <w:contextualSpacing/>
    </w:pPr>
    <w:rPr>
      <w:rFonts w:ascii="Calibri" w:hAnsi="Calibri" w:cs="Calibri"/>
      <w:sz w:val="22"/>
      <w:szCs w:val="22"/>
    </w:rPr>
  </w:style>
  <w:style w:type="paragraph" w:styleId="Revision">
    <w:name w:val="Revision"/>
    <w:hidden/>
    <w:uiPriority w:val="99"/>
    <w:semiHidden/>
    <w:rsid w:val="00C024FE"/>
    <w:pPr>
      <w:spacing w:after="0" w:line="240" w:lineRule="auto"/>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61CC7-2778-4DD5-ADE2-939B0F4D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157</TotalTime>
  <Pages>5</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Montelongo, Irene</cp:lastModifiedBy>
  <cp:revision>57</cp:revision>
  <cp:lastPrinted>2017-08-22T16:48:00Z</cp:lastPrinted>
  <dcterms:created xsi:type="dcterms:W3CDTF">2017-08-08T19:34:00Z</dcterms:created>
  <dcterms:modified xsi:type="dcterms:W3CDTF">2017-08-22T19:50:00Z</dcterms:modified>
</cp:coreProperties>
</file>